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CC67B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LEDES</w:t>
      </w:r>
      <w:r>
        <w:rPr>
          <w:rFonts w:eastAsia="Times New Roman" w:cs="Times New Roman"/>
          <w:szCs w:val="24"/>
        </w:rPr>
        <w:t xml:space="preserve">       (fl.1483)</w:t>
      </w:r>
    </w:p>
    <w:p w14:paraId="7017237D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</w:p>
    <w:p w14:paraId="42B96533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</w:p>
    <w:p w14:paraId="5D6C39DB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Aug.1483</w:t>
      </w:r>
      <w:r>
        <w:rPr>
          <w:rFonts w:eastAsia="Times New Roman" w:cs="Times New Roman"/>
          <w:szCs w:val="24"/>
        </w:rPr>
        <w:tab/>
        <w:t>He was a juror on the inquisition melius inquirendo held in Houghton</w:t>
      </w:r>
    </w:p>
    <w:p w14:paraId="1BF468B8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St.Giles, Norfolk, into lands of Henry Pakenham(d.1481)(q.v.).</w:t>
      </w:r>
    </w:p>
    <w:p w14:paraId="0A620C60" w14:textId="77777777" w:rsidR="005C3050" w:rsidRDefault="005C3050" w:rsidP="005C305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6E8174D2" w14:textId="77777777" w:rsidR="005C3050" w:rsidRDefault="005C3050" w:rsidP="005C305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p.58)</w:t>
      </w:r>
    </w:p>
    <w:p w14:paraId="37FDA203" w14:textId="77777777" w:rsidR="00BD64F4" w:rsidRDefault="00BD64F4" w:rsidP="00BD64F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Oct.1483</w:t>
      </w:r>
      <w:r>
        <w:rPr>
          <w:rFonts w:eastAsia="Times New Roman" w:cs="Times New Roman"/>
          <w:szCs w:val="24"/>
        </w:rPr>
        <w:tab/>
        <w:t>He was a juror on the inquisition virtute officii held in Houghton</w:t>
      </w:r>
    </w:p>
    <w:p w14:paraId="183D1459" w14:textId="2934A883" w:rsidR="00BD64F4" w:rsidRDefault="00BD64F4" w:rsidP="00BD64F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St.Giles, Norfolk, into </w:t>
      </w:r>
      <w:r>
        <w:rPr>
          <w:rFonts w:eastAsia="Times New Roman" w:cs="Times New Roman"/>
          <w:szCs w:val="24"/>
        </w:rPr>
        <w:t>lands of Margaret Pakenham.</w:t>
      </w:r>
    </w:p>
    <w:p w14:paraId="7A426A34" w14:textId="77777777" w:rsidR="00BD64F4" w:rsidRDefault="00BD64F4" w:rsidP="00BD64F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2A23BC5A" w14:textId="643164C8" w:rsidR="00BD64F4" w:rsidRDefault="00BD64F4" w:rsidP="005C305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p.93)</w:t>
      </w:r>
    </w:p>
    <w:p w14:paraId="776B9419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</w:p>
    <w:p w14:paraId="751D6E00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</w:p>
    <w:p w14:paraId="0511FE00" w14:textId="77777777" w:rsidR="005C3050" w:rsidRDefault="005C3050" w:rsidP="005C305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 2023</w:t>
      </w:r>
    </w:p>
    <w:p w14:paraId="154FC6F6" w14:textId="6C6802D0" w:rsidR="00BD64F4" w:rsidRDefault="00BD64F4" w:rsidP="005C305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2024</w:t>
      </w:r>
    </w:p>
    <w:p w14:paraId="38F00485" w14:textId="1E49ED31" w:rsidR="00152925" w:rsidRPr="005C3050" w:rsidRDefault="00152925" w:rsidP="00152925">
      <w:pPr>
        <w:pStyle w:val="NoSpacing"/>
        <w:rPr>
          <w:rFonts w:eastAsia="Times New Roman" w:cs="Times New Roman"/>
          <w:szCs w:val="24"/>
        </w:rPr>
      </w:pPr>
    </w:p>
    <w:p w14:paraId="0DEB464E" w14:textId="7953F98A" w:rsidR="00152925" w:rsidRPr="00152925" w:rsidRDefault="00152925" w:rsidP="00152925">
      <w:pPr>
        <w:pStyle w:val="NoSpacing"/>
        <w:rPr>
          <w:rFonts w:eastAsia="Times New Roman" w:cs="Times New Roman"/>
          <w:szCs w:val="24"/>
        </w:rPr>
      </w:pPr>
    </w:p>
    <w:p w14:paraId="386AE4D8" w14:textId="4482544B" w:rsidR="00152925" w:rsidRPr="00152925" w:rsidRDefault="00152925" w:rsidP="009139A6">
      <w:pPr>
        <w:pStyle w:val="NoSpacing"/>
        <w:rPr>
          <w:rFonts w:cs="Times New Roman"/>
          <w:szCs w:val="24"/>
        </w:rPr>
      </w:pPr>
    </w:p>
    <w:sectPr w:rsidR="00152925" w:rsidRPr="001529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B7A6C" w14:textId="77777777" w:rsidR="00152925" w:rsidRDefault="00152925" w:rsidP="009139A6">
      <w:r>
        <w:separator/>
      </w:r>
    </w:p>
  </w:endnote>
  <w:endnote w:type="continuationSeparator" w:id="0">
    <w:p w14:paraId="2B0885BB" w14:textId="77777777" w:rsidR="00152925" w:rsidRDefault="001529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A4D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EB7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731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DFE57" w14:textId="77777777" w:rsidR="00152925" w:rsidRDefault="00152925" w:rsidP="009139A6">
      <w:r>
        <w:separator/>
      </w:r>
    </w:p>
  </w:footnote>
  <w:footnote w:type="continuationSeparator" w:id="0">
    <w:p w14:paraId="4DF40C58" w14:textId="77777777" w:rsidR="00152925" w:rsidRDefault="001529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D67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3B3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B85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25"/>
    <w:rsid w:val="000666E0"/>
    <w:rsid w:val="00152925"/>
    <w:rsid w:val="002510B7"/>
    <w:rsid w:val="005C130B"/>
    <w:rsid w:val="005C3050"/>
    <w:rsid w:val="00777873"/>
    <w:rsid w:val="00826F5C"/>
    <w:rsid w:val="009139A6"/>
    <w:rsid w:val="009448BB"/>
    <w:rsid w:val="00947624"/>
    <w:rsid w:val="00A3176C"/>
    <w:rsid w:val="00AE65F8"/>
    <w:rsid w:val="00BA00AB"/>
    <w:rsid w:val="00BD64F4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5430C"/>
  <w15:chartTrackingRefBased/>
  <w15:docId w15:val="{98295963-F3DB-44E9-AAC0-8A1D83E3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2023-05-17T20:12:00Z</dcterms:created>
  <dcterms:modified xsi:type="dcterms:W3CDTF">2024-05-23T10:32:00Z</dcterms:modified>
</cp:coreProperties>
</file>